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965"/>
      </w:tblGrid>
      <w:tr w:rsidR="00686D8F">
        <w:tblPrEx>
          <w:tblCellMar>
            <w:top w:w="0" w:type="dxa"/>
            <w:bottom w:w="0" w:type="dxa"/>
          </w:tblCellMar>
        </w:tblPrEx>
        <w:trPr>
          <w:trHeight w:val="3954"/>
        </w:trPr>
        <w:tc>
          <w:tcPr>
            <w:tcW w:w="43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D8F" w:rsidRDefault="00787E8F">
            <w:pPr>
              <w:pStyle w:val="Standard"/>
              <w:widowControl w:val="0"/>
              <w:spacing w:after="0" w:line="240" w:lineRule="auto"/>
              <w:jc w:val="center"/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>
                  <wp:extent cx="534600" cy="724680"/>
                  <wp:effectExtent l="0" t="0" r="0" b="0"/>
                  <wp:docPr id="1" name="Рисунок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600" cy="72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6D8F" w:rsidRDefault="00787E8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Городской округ</w:t>
            </w:r>
          </w:p>
          <w:p w:rsidR="00686D8F" w:rsidRDefault="00787E8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ЗАТО Свободный</w:t>
            </w:r>
          </w:p>
          <w:p w:rsidR="00686D8F" w:rsidRDefault="00787E8F">
            <w:pPr>
              <w:pStyle w:val="Standard"/>
              <w:widowControl w:val="0"/>
              <w:tabs>
                <w:tab w:val="left" w:pos="418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</w:t>
            </w:r>
          </w:p>
          <w:p w:rsidR="00686D8F" w:rsidRDefault="00787E8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Майского, 67,ЗАТО Свободный</w:t>
            </w:r>
          </w:p>
          <w:p w:rsidR="00686D8F" w:rsidRDefault="00787E8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Свердловской области, 624790</w:t>
            </w:r>
          </w:p>
          <w:p w:rsidR="00686D8F" w:rsidRDefault="00787E8F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./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: (34345) 5-84-80, 5-84-85,</w:t>
            </w:r>
          </w:p>
          <w:p w:rsidR="00686D8F" w:rsidRDefault="00787E8F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e-mail:adm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>zatosvobod</w:t>
            </w:r>
            <w:hyperlink r:id="rId8" w:history="1">
              <w:r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val="de-DE" w:eastAsia="ru-RU"/>
                </w:rPr>
                <w:t>.ru</w:t>
              </w:r>
            </w:hyperlink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de-DE" w:eastAsia="ru-RU"/>
              </w:rPr>
              <w:br/>
            </w:r>
            <w:hyperlink r:id="rId9" w:history="1">
              <w:r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val="de-DE" w:eastAsia="ru-RU"/>
                </w:rPr>
                <w:t>http://a</w:t>
              </w:r>
              <w:r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eastAsia="ru-RU"/>
                </w:rPr>
                <w:t>дм</w:t>
              </w:r>
              <w:r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val="de-DE" w:eastAsia="ru-RU"/>
                </w:rPr>
                <w:t>-</w:t>
              </w:r>
              <w:r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u w:val="single"/>
                  <w:lang w:eastAsia="ru-RU"/>
                </w:rPr>
                <w:t>ЗАТО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de-DE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РФ</w:t>
            </w:r>
          </w:p>
          <w:p w:rsidR="00686D8F" w:rsidRDefault="00787E8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ОКПО 41735624, ОГРН 1026600787267,</w:t>
            </w:r>
          </w:p>
          <w:p w:rsidR="00686D8F" w:rsidRDefault="00787E8F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6607005963/662301001</w:t>
            </w:r>
          </w:p>
          <w:p w:rsidR="00686D8F" w:rsidRDefault="00787E8F">
            <w:pPr>
              <w:pStyle w:val="Standard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__________________№ __________</w:t>
            </w:r>
          </w:p>
        </w:tc>
        <w:tc>
          <w:tcPr>
            <w:tcW w:w="49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D8F" w:rsidRDefault="00686D8F">
            <w:pPr>
              <w:pStyle w:val="Standard"/>
              <w:widowControl w:val="0"/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D8F" w:rsidRDefault="00686D8F">
            <w:pPr>
              <w:pStyle w:val="Standard"/>
              <w:widowControl w:val="0"/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D8F" w:rsidRDefault="00686D8F">
            <w:pPr>
              <w:pStyle w:val="Standard"/>
              <w:widowControl w:val="0"/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D8F" w:rsidRDefault="00686D8F">
            <w:pPr>
              <w:pStyle w:val="Standard"/>
              <w:widowControl w:val="0"/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D8F" w:rsidRDefault="00787E8F">
            <w:pPr>
              <w:pStyle w:val="Standard"/>
              <w:widowControl w:val="0"/>
              <w:spacing w:after="0" w:line="240" w:lineRule="auto"/>
              <w:ind w:left="392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Председателю Думы городского округа ЗАТО Свободный</w:t>
            </w:r>
          </w:p>
          <w:p w:rsidR="00686D8F" w:rsidRDefault="00686D8F">
            <w:pPr>
              <w:pStyle w:val="Standard"/>
              <w:widowControl w:val="0"/>
              <w:spacing w:after="0" w:line="240" w:lineRule="auto"/>
              <w:ind w:left="392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6D8F" w:rsidRDefault="00787E8F">
            <w:pPr>
              <w:pStyle w:val="Standard"/>
              <w:widowControl w:val="0"/>
              <w:spacing w:after="0" w:line="240" w:lineRule="auto"/>
              <w:ind w:left="392" w:hanging="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 Саломатиной</w:t>
            </w:r>
          </w:p>
          <w:p w:rsidR="00686D8F" w:rsidRDefault="00686D8F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86D8F" w:rsidRDefault="00787E8F">
      <w:pPr>
        <w:pStyle w:val="Standard"/>
        <w:keepNext/>
        <w:spacing w:before="240" w:after="60" w:line="240" w:lineRule="auto"/>
        <w:jc w:val="center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Уважаемая Елена Викторовна!</w:t>
      </w:r>
    </w:p>
    <w:p w:rsidR="00686D8F" w:rsidRDefault="00686D8F">
      <w:pPr>
        <w:pStyle w:val="ConsPlusNormal"/>
        <w:jc w:val="both"/>
      </w:pPr>
    </w:p>
    <w:p w:rsidR="00686D8F" w:rsidRDefault="00686D8F">
      <w:pPr>
        <w:pStyle w:val="ConsPlusNormal"/>
        <w:jc w:val="both"/>
      </w:pPr>
    </w:p>
    <w:p w:rsidR="00686D8F" w:rsidRDefault="00787E8F">
      <w:pPr>
        <w:pStyle w:val="ConsPlusNormal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ab/>
        <w:t>Направляю в Ваш адрес проект решения Думы городского округа ЗАТО Свободный «Об утверждении Положения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муниципальном контроле на автомобильном транспорте, городском наземном электрическом  транспорте и в дорожном хозяйстве на территории городского округа ЗАТО Свободный Свердловской области», для рассмотрения и принятия на очередном заседании Думы городс</w:t>
      </w:r>
      <w:r>
        <w:rPr>
          <w:rFonts w:ascii="Times New Roman" w:hAnsi="Times New Roman" w:cs="Times New Roman"/>
          <w:bCs/>
          <w:sz w:val="28"/>
          <w:szCs w:val="28"/>
        </w:rPr>
        <w:t>кого округа ЗАТО Свободный.</w:t>
      </w:r>
    </w:p>
    <w:p w:rsidR="00686D8F" w:rsidRDefault="00787E8F">
      <w:pPr>
        <w:pStyle w:val="Standard"/>
        <w:keepNext/>
        <w:spacing w:before="240" w:after="6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Приложение:</w:t>
      </w:r>
    </w:p>
    <w:p w:rsidR="00686D8F" w:rsidRDefault="00787E8F">
      <w:pPr>
        <w:pStyle w:val="Standard"/>
        <w:keepNext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Проект решения;</w:t>
      </w:r>
    </w:p>
    <w:p w:rsidR="00686D8F" w:rsidRDefault="00787E8F">
      <w:pPr>
        <w:pStyle w:val="Standard"/>
        <w:keepNext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Пояснительная записка;</w:t>
      </w:r>
    </w:p>
    <w:p w:rsidR="00686D8F" w:rsidRDefault="00787E8F">
      <w:pPr>
        <w:pStyle w:val="Standard"/>
        <w:keepNext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Антикоррупционная экспертиза;</w:t>
      </w:r>
    </w:p>
    <w:p w:rsidR="00686D8F" w:rsidRDefault="00787E8F">
      <w:pPr>
        <w:pStyle w:val="Standard"/>
        <w:keepNext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Лист согласования.</w:t>
      </w:r>
    </w:p>
    <w:p w:rsidR="00686D8F" w:rsidRDefault="00686D8F">
      <w:pPr>
        <w:pStyle w:val="Standard"/>
        <w:keepNext/>
        <w:spacing w:before="240" w:after="6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86D8F" w:rsidRDefault="00787E8F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Глава городского округа ЗАТО Свободный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  <w:t xml:space="preserve">       А.В. Иванов</w:t>
      </w:r>
    </w:p>
    <w:p w:rsidR="00686D8F" w:rsidRDefault="00686D8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86D8F" w:rsidRDefault="00686D8F">
      <w:pPr>
        <w:pStyle w:val="Standard"/>
        <w:spacing w:after="0" w:line="240" w:lineRule="auto"/>
        <w:jc w:val="both"/>
      </w:pPr>
    </w:p>
    <w:p w:rsidR="00686D8F" w:rsidRDefault="00787E8F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  <w:t>Семенова Анастасия Владимировна</w:t>
      </w:r>
    </w:p>
    <w:p w:rsidR="00686D8F" w:rsidRDefault="00787E8F">
      <w:pPr>
        <w:pStyle w:val="Standard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  <w:t>8(34345)5-84-02</w:t>
      </w:r>
    </w:p>
    <w:p w:rsidR="00686D8F" w:rsidRDefault="00686D8F">
      <w:pPr>
        <w:pStyle w:val="Standard"/>
        <w:spacing w:after="0" w:line="240" w:lineRule="auto"/>
        <w:ind w:left="8496"/>
        <w:jc w:val="both"/>
        <w:rPr>
          <w:rFonts w:ascii="Liberation Serif" w:hAnsi="Liberation Serif" w:cs="Times New Roman"/>
          <w:bCs/>
          <w:sz w:val="24"/>
          <w:szCs w:val="24"/>
          <w:lang w:eastAsia="ru-RU"/>
        </w:rPr>
      </w:pPr>
    </w:p>
    <w:p w:rsidR="00686D8F" w:rsidRDefault="00787E8F">
      <w:pPr>
        <w:pStyle w:val="Standard"/>
        <w:spacing w:after="0" w:line="240" w:lineRule="auto"/>
        <w:ind w:left="8496"/>
        <w:jc w:val="both"/>
      </w:pPr>
      <w:r>
        <w:rPr>
          <w:rFonts w:ascii="Liberation Serif" w:hAnsi="Liberation Serif" w:cs="Times New Roman"/>
          <w:bCs/>
          <w:sz w:val="24"/>
          <w:szCs w:val="24"/>
          <w:lang w:eastAsia="ru-RU"/>
        </w:rPr>
        <w:t>проект</w:t>
      </w:r>
    </w:p>
    <w:p w:rsidR="00686D8F" w:rsidRDefault="00686D8F">
      <w:pPr>
        <w:pStyle w:val="Standard"/>
        <w:keepNext/>
        <w:spacing w:after="0" w:line="240" w:lineRule="auto"/>
        <w:jc w:val="center"/>
        <w:rPr>
          <w:rFonts w:ascii="Liberation Serif" w:hAnsi="Liberation Serif"/>
        </w:rPr>
      </w:pPr>
    </w:p>
    <w:p w:rsidR="00686D8F" w:rsidRDefault="00686D8F">
      <w:pPr>
        <w:pStyle w:val="Standard"/>
        <w:spacing w:after="0" w:line="240" w:lineRule="auto"/>
        <w:jc w:val="center"/>
        <w:rPr>
          <w:rFonts w:ascii="Liberation Serif" w:hAnsi="Liberation Serif"/>
        </w:rPr>
      </w:pPr>
    </w:p>
    <w:p w:rsidR="00686D8F" w:rsidRDefault="00787E8F">
      <w:pPr>
        <w:pStyle w:val="Standard"/>
        <w:spacing w:after="0" w:line="240" w:lineRule="auto"/>
        <w:jc w:val="center"/>
      </w:pPr>
      <w:r>
        <w:rPr>
          <w:rFonts w:ascii="Liberation Serif" w:hAnsi="Liberation Serif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686D8F" w:rsidRDefault="00787E8F">
      <w:pPr>
        <w:pStyle w:val="Standard"/>
        <w:spacing w:after="0" w:line="240" w:lineRule="auto"/>
        <w:jc w:val="center"/>
      </w:pPr>
      <w:r>
        <w:rPr>
          <w:rFonts w:ascii="Liberation Serif" w:eastAsia="Times New Roman" w:hAnsi="Liberation Serif" w:cs="Times New Roman"/>
          <w:sz w:val="24"/>
          <w:szCs w:val="24"/>
        </w:rPr>
        <w:t>СВЕРДЛОВСКАЯ ОБЛАСТЬ</w:t>
      </w:r>
    </w:p>
    <w:p w:rsidR="00686D8F" w:rsidRDefault="00787E8F">
      <w:pPr>
        <w:pStyle w:val="Standard"/>
        <w:spacing w:after="0" w:line="240" w:lineRule="auto"/>
        <w:jc w:val="center"/>
      </w:pPr>
      <w:r>
        <w:rPr>
          <w:rFonts w:ascii="Liberation Serif" w:eastAsia="Times New Roman" w:hAnsi="Liberation Serif" w:cs="Times New Roman"/>
          <w:sz w:val="24"/>
          <w:szCs w:val="24"/>
        </w:rPr>
        <w:t>городской округ ЗАТО Свободный</w:t>
      </w:r>
    </w:p>
    <w:p w:rsidR="00686D8F" w:rsidRDefault="00787E8F">
      <w:pPr>
        <w:pStyle w:val="Standard"/>
        <w:spacing w:after="0" w:line="240" w:lineRule="auto"/>
        <w:jc w:val="center"/>
      </w:pPr>
      <w:r>
        <w:rPr>
          <w:rFonts w:ascii="Liberation Serif" w:eastAsia="Times New Roman" w:hAnsi="Liberation Serif" w:cs="Times New Roman"/>
          <w:sz w:val="24"/>
          <w:szCs w:val="24"/>
        </w:rPr>
        <w:t>____ очередное заседание Думы городского округа</w:t>
      </w:r>
    </w:p>
    <w:p w:rsidR="00686D8F" w:rsidRDefault="00686D8F">
      <w:pPr>
        <w:pStyle w:val="Standard"/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:rsidR="00686D8F" w:rsidRDefault="00787E8F">
      <w:pPr>
        <w:pStyle w:val="Standard"/>
        <w:spacing w:after="0" w:line="240" w:lineRule="auto"/>
        <w:jc w:val="center"/>
      </w:pPr>
      <w:r>
        <w:rPr>
          <w:rFonts w:ascii="Liberation Serif" w:eastAsia="Times New Roman" w:hAnsi="Liberation Serif" w:cs="Times New Roman"/>
          <w:sz w:val="24"/>
          <w:szCs w:val="24"/>
        </w:rPr>
        <w:t>РЕШЕНИЕ № _____</w:t>
      </w:r>
    </w:p>
    <w:p w:rsidR="00686D8F" w:rsidRDefault="00686D8F">
      <w:pPr>
        <w:pStyle w:val="Standard"/>
        <w:spacing w:after="0" w:line="240" w:lineRule="auto"/>
        <w:jc w:val="both"/>
        <w:rPr>
          <w:rFonts w:ascii="Liberation Serif" w:hAnsi="Liberation Serif"/>
        </w:rPr>
      </w:pPr>
    </w:p>
    <w:p w:rsidR="00686D8F" w:rsidRDefault="00787E8F">
      <w:pPr>
        <w:pStyle w:val="Standard"/>
        <w:spacing w:after="0" w:line="240" w:lineRule="auto"/>
        <w:rPr>
          <w:rFonts w:ascii="Liberation Serif" w:eastAsia="Times New Roman" w:hAnsi="Liberation Serif" w:cs="Times New Roman"/>
          <w:b/>
          <w:sz w:val="24"/>
          <w:szCs w:val="24"/>
        </w:rPr>
      </w:pPr>
      <w:r>
        <w:rPr>
          <w:rFonts w:ascii="Liberation Serif" w:eastAsia="Times New Roman" w:hAnsi="Liberation Serif" w:cs="Times New Roman"/>
          <w:b/>
          <w:sz w:val="24"/>
          <w:szCs w:val="24"/>
        </w:rPr>
        <w:t>от _____ июля 2025 года</w:t>
      </w:r>
    </w:p>
    <w:p w:rsidR="00686D8F" w:rsidRDefault="00686D8F">
      <w:pPr>
        <w:pStyle w:val="Standard"/>
        <w:spacing w:after="0" w:line="240" w:lineRule="auto"/>
        <w:rPr>
          <w:rFonts w:ascii="Liberation Serif" w:eastAsia="Times New Roman" w:hAnsi="Liberation Serif" w:cs="Times New Roman"/>
          <w:b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Liberation Serif" w:eastAsia="Times New Roman" w:hAnsi="Liberation Serif" w:cs="Times New Roman"/>
          <w:b/>
          <w:sz w:val="24"/>
          <w:szCs w:val="24"/>
        </w:rPr>
      </w:pPr>
    </w:p>
    <w:p w:rsidR="00686D8F" w:rsidRDefault="00686D8F">
      <w:pPr>
        <w:pStyle w:val="Standard"/>
        <w:tabs>
          <w:tab w:val="left" w:pos="5070"/>
        </w:tabs>
        <w:spacing w:after="0" w:line="240" w:lineRule="auto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686D8F" w:rsidRDefault="00787E8F">
      <w:pPr>
        <w:pStyle w:val="Standard"/>
        <w:widowControl w:val="0"/>
        <w:spacing w:after="0" w:line="240" w:lineRule="auto"/>
        <w:jc w:val="both"/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Об </w:t>
      </w:r>
      <w:r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утверждении Положения</w:t>
      </w:r>
    </w:p>
    <w:p w:rsidR="00686D8F" w:rsidRDefault="00787E8F">
      <w:pPr>
        <w:pStyle w:val="Standard"/>
        <w:widowControl w:val="0"/>
        <w:spacing w:after="0" w:line="240" w:lineRule="auto"/>
        <w:jc w:val="both"/>
      </w:pPr>
      <w:r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«О муниципальном контроле на автомобильном</w:t>
      </w:r>
    </w:p>
    <w:p w:rsidR="00686D8F" w:rsidRDefault="00787E8F">
      <w:pPr>
        <w:pStyle w:val="Standard"/>
        <w:widowControl w:val="0"/>
        <w:spacing w:after="0" w:line="240" w:lineRule="auto"/>
        <w:jc w:val="both"/>
      </w:pPr>
      <w:r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транспорте, </w:t>
      </w:r>
      <w:r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городском наземном электрическом  </w:t>
      </w:r>
    </w:p>
    <w:p w:rsidR="00686D8F" w:rsidRDefault="00787E8F">
      <w:pPr>
        <w:pStyle w:val="Standard"/>
        <w:widowControl w:val="0"/>
        <w:spacing w:after="0" w:line="240" w:lineRule="auto"/>
        <w:jc w:val="both"/>
      </w:pPr>
      <w:r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транспорте и в дорожном хозяйстве на</w:t>
      </w:r>
    </w:p>
    <w:p w:rsidR="00686D8F" w:rsidRDefault="00787E8F">
      <w:pPr>
        <w:pStyle w:val="Standard"/>
        <w:widowControl w:val="0"/>
        <w:spacing w:after="0" w:line="240" w:lineRule="auto"/>
        <w:jc w:val="both"/>
      </w:pPr>
      <w:r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территории городского округа ЗАТО Свободный</w:t>
      </w:r>
    </w:p>
    <w:p w:rsidR="00686D8F" w:rsidRDefault="00787E8F">
      <w:pPr>
        <w:pStyle w:val="Standard"/>
        <w:widowControl w:val="0"/>
        <w:spacing w:after="0" w:line="240" w:lineRule="auto"/>
        <w:jc w:val="both"/>
      </w:pPr>
      <w:r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Свердловской области»</w:t>
      </w:r>
    </w:p>
    <w:p w:rsidR="00686D8F" w:rsidRDefault="00686D8F">
      <w:pPr>
        <w:pStyle w:val="Standard"/>
        <w:widowControl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686D8F" w:rsidRDefault="00787E8F">
      <w:pPr>
        <w:pStyle w:val="Standard"/>
        <w:widowControl w:val="0"/>
        <w:spacing w:after="0" w:line="240" w:lineRule="auto"/>
        <w:ind w:firstLine="540"/>
        <w:jc w:val="both"/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 </w:t>
      </w:r>
      <w:r>
        <w:rPr>
          <w:rFonts w:ascii="Liberation Serif" w:hAnsi="Liberation Serif" w:cs="Liberation Serif"/>
          <w:sz w:val="24"/>
          <w:szCs w:val="24"/>
        </w:rPr>
        <w:t xml:space="preserve">соответствии с Федеральным законом от 31 июля 2020 года № 248-ФЗ «О государственном контроле (надзоре) и </w:t>
      </w:r>
      <w:r>
        <w:rPr>
          <w:rFonts w:ascii="Liberation Serif" w:hAnsi="Liberation Serif" w:cs="Liberation Serif"/>
          <w:sz w:val="24"/>
          <w:szCs w:val="24"/>
        </w:rPr>
        <w:t>муниципальном контроле в Российской Федерации», руководствуясь Уставом городского округа, Дума городского округа</w:t>
      </w:r>
    </w:p>
    <w:p w:rsidR="00686D8F" w:rsidRDefault="00686D8F">
      <w:pPr>
        <w:pStyle w:val="Standard"/>
        <w:widowControl w:val="0"/>
        <w:spacing w:after="0" w:line="240" w:lineRule="auto"/>
        <w:ind w:firstLine="540"/>
        <w:jc w:val="both"/>
      </w:pPr>
    </w:p>
    <w:p w:rsidR="00686D8F" w:rsidRDefault="00686D8F">
      <w:pPr>
        <w:pStyle w:val="Standard"/>
        <w:widowControl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686D8F" w:rsidRDefault="00787E8F">
      <w:pPr>
        <w:pStyle w:val="Standard"/>
        <w:spacing w:after="0" w:line="240" w:lineRule="auto"/>
        <w:jc w:val="center"/>
      </w:pPr>
      <w:r>
        <w:rPr>
          <w:rFonts w:ascii="Liberation Serif" w:eastAsia="Times New Roman" w:hAnsi="Liberation Serif" w:cs="Times New Roman"/>
          <w:sz w:val="24"/>
          <w:szCs w:val="24"/>
        </w:rPr>
        <w:t>РЕШИЛА:</w:t>
      </w:r>
    </w:p>
    <w:p w:rsidR="00686D8F" w:rsidRDefault="00686D8F">
      <w:pPr>
        <w:pStyle w:val="Standard"/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:rsidR="00686D8F" w:rsidRDefault="00787E8F">
      <w:pPr>
        <w:pStyle w:val="Standard"/>
        <w:widowControl w:val="0"/>
        <w:spacing w:after="0" w:line="240" w:lineRule="auto"/>
        <w:ind w:firstLine="567"/>
        <w:jc w:val="both"/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1.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Утвердить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Положение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«О муниципальном контроле на автомобильном транспорте, городском наземном электрическом транспорте и в дорожн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ом хозяйстве на территории городского округа ЗАТО Свободный Свердловской области».</w:t>
      </w:r>
    </w:p>
    <w:p w:rsidR="00686D8F" w:rsidRDefault="00787E8F">
      <w:pPr>
        <w:pStyle w:val="a6"/>
        <w:widowControl w:val="0"/>
        <w:spacing w:after="0" w:line="240" w:lineRule="auto"/>
        <w:ind w:left="0" w:firstLine="624"/>
        <w:jc w:val="both"/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Признать </w:t>
      </w:r>
      <w:r>
        <w:rPr>
          <w:rFonts w:ascii="Liberation Serif" w:hAnsi="Liberation Serif" w:cs="Liberation Serif"/>
          <w:sz w:val="24"/>
          <w:szCs w:val="24"/>
          <w:lang w:eastAsia="ru-RU"/>
        </w:rPr>
        <w:t>утратившим силу пункт 1 решения Думы городского округа ЗАТО Свободный от 08.09.2021 № 58/17 «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О муниципальном контроле на автомобильном транспорте, городском назе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мном электрическом транспорте и в дорожном хозяйстве на территории городского округа ЗАТО Свободный Свердловской области</w:t>
      </w:r>
      <w:r>
        <w:rPr>
          <w:rFonts w:ascii="Liberation Serif" w:hAnsi="Liberation Serif" w:cs="Liberation Serif"/>
          <w:sz w:val="24"/>
          <w:szCs w:val="24"/>
          <w:lang w:eastAsia="ru-RU"/>
        </w:rPr>
        <w:t>».</w:t>
      </w:r>
    </w:p>
    <w:p w:rsidR="00686D8F" w:rsidRDefault="00787E8F">
      <w:pPr>
        <w:pStyle w:val="a6"/>
        <w:widowControl w:val="0"/>
        <w:spacing w:after="0" w:line="240" w:lineRule="auto"/>
        <w:ind w:left="0" w:firstLine="624"/>
        <w:jc w:val="both"/>
      </w:pPr>
      <w:r>
        <w:rPr>
          <w:rFonts w:ascii="Liberation Serif" w:hAnsi="Liberation Serif" w:cs="Liberation Serif"/>
          <w:sz w:val="24"/>
          <w:szCs w:val="24"/>
          <w:lang w:eastAsia="ru-RU"/>
        </w:rPr>
        <w:t>3. Решение вступает в силу на следующий день после опубликования в газете «Свободные вести», за исключением пунктов 50 и 51 Положения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«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ЗАТО Свободный Свердловской области</w:t>
      </w:r>
      <w:r>
        <w:rPr>
          <w:rFonts w:ascii="Liberation Serif" w:hAnsi="Liberation Serif" w:cs="Liberation Serif"/>
          <w:sz w:val="24"/>
          <w:szCs w:val="24"/>
          <w:lang w:eastAsia="ru-RU"/>
        </w:rPr>
        <w:t>», которые вступают в силу с 01.09.2025 года.</w:t>
      </w:r>
    </w:p>
    <w:p w:rsidR="00686D8F" w:rsidRDefault="00787E8F">
      <w:pPr>
        <w:pStyle w:val="a6"/>
        <w:tabs>
          <w:tab w:val="left" w:pos="630"/>
        </w:tabs>
        <w:spacing w:after="0" w:line="240" w:lineRule="auto"/>
        <w:ind w:left="0" w:firstLine="680"/>
        <w:jc w:val="both"/>
        <w:rPr>
          <w:rFonts w:ascii="Liberation Serif" w:hAnsi="Liberation Serif"/>
        </w:rPr>
      </w:pP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  4. Контроль за </w:t>
      </w:r>
      <w:r>
        <w:rPr>
          <w:rFonts w:ascii="Liberation Serif" w:hAnsi="Liberation Serif" w:cs="Liberation Serif"/>
          <w:sz w:val="24"/>
          <w:szCs w:val="24"/>
          <w:lang w:eastAsia="ru-RU"/>
        </w:rPr>
        <w:t>исполнением решения возложить на председателя депутатской комиссии по законодательству Викторова Е.А.</w:t>
      </w:r>
    </w:p>
    <w:p w:rsidR="00686D8F" w:rsidRDefault="00686D8F">
      <w:pPr>
        <w:pStyle w:val="Standard"/>
        <w:widowControl w:val="0"/>
        <w:spacing w:after="0" w:line="240" w:lineRule="auto"/>
        <w:ind w:firstLine="540"/>
        <w:jc w:val="both"/>
      </w:pPr>
    </w:p>
    <w:p w:rsidR="00686D8F" w:rsidRDefault="00686D8F">
      <w:pPr>
        <w:pStyle w:val="Standard"/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686D8F" w:rsidRDefault="00686D8F">
      <w:pPr>
        <w:pStyle w:val="Standard"/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686D8F" w:rsidRDefault="00686D8F">
      <w:pPr>
        <w:pStyle w:val="Standard"/>
        <w:tabs>
          <w:tab w:val="left" w:pos="0"/>
        </w:tabs>
        <w:spacing w:after="0" w:line="240" w:lineRule="auto"/>
        <w:jc w:val="both"/>
        <w:rPr>
          <w:rFonts w:ascii="Liberation Serif" w:hAnsi="Liberation Serif"/>
        </w:rPr>
      </w:pPr>
    </w:p>
    <w:p w:rsidR="00686D8F" w:rsidRDefault="00787E8F">
      <w:pPr>
        <w:pStyle w:val="Standard"/>
        <w:tabs>
          <w:tab w:val="left" w:pos="0"/>
        </w:tabs>
        <w:spacing w:after="0" w:line="240" w:lineRule="auto"/>
        <w:jc w:val="both"/>
      </w:pP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Глава городского округа ЗАТО Свободный</w:t>
      </w: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ab/>
        <w:t xml:space="preserve"> </w:t>
      </w: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ab/>
        <w:t xml:space="preserve">                      А.В. ИВАНОВ</w:t>
      </w:r>
    </w:p>
    <w:p w:rsidR="00686D8F" w:rsidRDefault="00686D8F">
      <w:pPr>
        <w:pStyle w:val="Standard"/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686D8F" w:rsidRDefault="00686D8F">
      <w:pPr>
        <w:pStyle w:val="Standard"/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:rsidR="00686D8F" w:rsidRDefault="00787E8F">
      <w:pPr>
        <w:pStyle w:val="Standard"/>
        <w:tabs>
          <w:tab w:val="left" w:pos="0"/>
        </w:tabs>
        <w:spacing w:after="0" w:line="240" w:lineRule="auto"/>
        <w:jc w:val="both"/>
      </w:pP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Председатель Думы</w:t>
      </w:r>
    </w:p>
    <w:p w:rsidR="00686D8F" w:rsidRDefault="00787E8F">
      <w:pPr>
        <w:pStyle w:val="Standard"/>
        <w:tabs>
          <w:tab w:val="left" w:pos="540"/>
          <w:tab w:val="left" w:pos="1080"/>
          <w:tab w:val="left" w:pos="1260"/>
          <w:tab w:val="left" w:pos="7920"/>
          <w:tab w:val="left" w:pos="8100"/>
        </w:tabs>
        <w:spacing w:after="0" w:line="240" w:lineRule="auto"/>
        <w:jc w:val="both"/>
      </w:pP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городского округа ЗАТО Свободный </w:t>
      </w:r>
      <w:r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                                                 Е.В. САЛОМАТИНА</w:t>
      </w:r>
    </w:p>
    <w:p w:rsidR="00686D8F" w:rsidRDefault="00787E8F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686D8F" w:rsidRDefault="00686D8F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D8F" w:rsidRDefault="00787E8F">
      <w:pPr>
        <w:pStyle w:val="Standard"/>
        <w:spacing w:after="0" w:line="240" w:lineRule="auto"/>
        <w:ind w:firstLine="708"/>
        <w:jc w:val="both"/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 </w:t>
      </w: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основании протеста Верхнесалдинской городской прокуратуры                № 02-53-2025 от 01.04.2025 на решение Думы городского округа ЗАТО Свободный от 08.09.2021 № </w:t>
      </w:r>
      <w:r>
        <w:rPr>
          <w:rFonts w:ascii="Liberation Serif" w:hAnsi="Liberation Serif" w:cs="Liberation Serif"/>
          <w:sz w:val="28"/>
          <w:szCs w:val="28"/>
          <w:lang w:eastAsia="ru-RU"/>
        </w:rPr>
        <w:t>58/17, в связи с принятием Федерального закона от 28 декабря 2024 года № 540-ФЗ «О внесении изменений в Федеральный закон «О государственном контроле (надзоре) и муниципальном контроле в Российской Федерации», прошу рассмотреть вопрос об утверждении Положе</w:t>
      </w:r>
      <w:r>
        <w:rPr>
          <w:rFonts w:ascii="Liberation Serif" w:hAnsi="Liberation Serif" w:cs="Liberation Serif"/>
          <w:sz w:val="28"/>
          <w:szCs w:val="28"/>
          <w:lang w:eastAsia="ru-RU"/>
        </w:rPr>
        <w:t>ния «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ЗАТО Свободный Свердловской области</w:t>
      </w:r>
      <w:r>
        <w:rPr>
          <w:rFonts w:ascii="Liberation Serif" w:hAnsi="Liberation Serif" w:cs="Liberation Serif"/>
          <w:sz w:val="28"/>
          <w:szCs w:val="28"/>
          <w:lang w:eastAsia="ru-RU"/>
        </w:rPr>
        <w:t>».</w:t>
      </w:r>
    </w:p>
    <w:p w:rsidR="00686D8F" w:rsidRDefault="00686D8F">
      <w:pPr>
        <w:pStyle w:val="Standard"/>
        <w:spacing w:after="0" w:line="240" w:lineRule="auto"/>
        <w:ind w:firstLine="708"/>
        <w:jc w:val="both"/>
      </w:pPr>
    </w:p>
    <w:p w:rsidR="00686D8F" w:rsidRDefault="00686D8F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D8F" w:rsidRDefault="00686D8F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D8F" w:rsidRDefault="00787E8F">
      <w:pPr>
        <w:pStyle w:val="Standard"/>
        <w:spacing w:after="0" w:line="240" w:lineRule="auto"/>
        <w:jc w:val="both"/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Специалист 1 </w:t>
      </w:r>
      <w:r>
        <w:rPr>
          <w:rFonts w:ascii="Liberation Serif" w:hAnsi="Liberation Serif" w:cs="Liberation Serif"/>
          <w:sz w:val="28"/>
          <w:szCs w:val="28"/>
          <w:lang w:eastAsia="ru-RU"/>
        </w:rPr>
        <w:t>категории</w:t>
      </w:r>
    </w:p>
    <w:p w:rsidR="00686D8F" w:rsidRDefault="00787E8F">
      <w:pPr>
        <w:pStyle w:val="Standard"/>
        <w:spacing w:after="0" w:line="240" w:lineRule="auto"/>
        <w:jc w:val="both"/>
      </w:pPr>
      <w:r>
        <w:rPr>
          <w:rFonts w:ascii="Liberation Serif" w:hAnsi="Liberation Serif" w:cs="Liberation Serif"/>
          <w:sz w:val="28"/>
          <w:szCs w:val="28"/>
          <w:lang w:eastAsia="ru-RU"/>
        </w:rPr>
        <w:t>отдела городского хозяйства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А.</w:t>
      </w:r>
      <w:r>
        <w:rPr>
          <w:rFonts w:ascii="Liberation Serif" w:hAnsi="Liberation Serif" w:cs="Liberation Serif"/>
          <w:sz w:val="28"/>
          <w:szCs w:val="28"/>
          <w:lang w:eastAsia="ru-RU"/>
        </w:rPr>
        <w:t>В. Семенова</w:t>
      </w: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686D8F" w:rsidRDefault="00787E8F">
      <w:pPr>
        <w:pStyle w:val="Standard"/>
        <w:keepNext/>
        <w:spacing w:after="0" w:line="240" w:lineRule="auto"/>
        <w:jc w:val="center"/>
        <w:outlineLvl w:val="2"/>
      </w:pPr>
      <w:r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lastRenderedPageBreak/>
        <w:t>ЛИСТ</w:t>
      </w:r>
      <w:r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СОГЛАСОВАНИЯ</w:t>
      </w:r>
    </w:p>
    <w:p w:rsidR="00686D8F" w:rsidRDefault="00787E8F">
      <w:pPr>
        <w:pStyle w:val="Standard"/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68040</wp:posOffset>
                </wp:positionV>
                <wp:extent cx="6586920" cy="14760"/>
                <wp:effectExtent l="0" t="0" r="4380" b="4290"/>
                <wp:wrapSquare wrapText="bothSides"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6920" cy="14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0373" w:type="dxa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376"/>
                              <w:gridCol w:w="2267"/>
                              <w:gridCol w:w="2010"/>
                              <w:gridCol w:w="1959"/>
                              <w:gridCol w:w="1761"/>
                            </w:tblGrid>
                            <w:tr w:rsidR="00686D8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838"/>
                                <w:jc w:val="center"/>
                              </w:trPr>
                              <w:tc>
                                <w:tcPr>
                                  <w:tcW w:w="10373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  <w:lang w:eastAsia="ru-RU"/>
                                    </w:rPr>
                                    <w:t>Об утверждении Положения «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iberation Serif" w:eastAsia="Times New Roman" w:hAnsi="Liberation Serif" w:cs="Times New Roman"/>
                                      <w:b/>
                                      <w:sz w:val="28"/>
                                      <w:szCs w:val="28"/>
                                      <w:lang w:eastAsia="ru-RU"/>
                                    </w:rPr>
                                    <w:t>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ЗАТО Свободный Свердловской област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  <w:lang w:eastAsia="ru-RU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  <w:lang w:eastAsia="ru-RU"/>
                                    </w:rPr>
                                    <w:t xml:space="preserve"> »</w:t>
                                  </w:r>
                                </w:p>
                              </w:tc>
                            </w:tr>
                            <w:tr w:rsidR="00686D8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34"/>
                                <w:jc w:val="center"/>
                              </w:trPr>
                              <w:tc>
                                <w:tcPr>
                                  <w:tcW w:w="237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  <w:t>Должность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outlineLvl w:val="4"/>
                                    <w:rPr>
                                      <w:rFonts w:ascii="Liberation Serif" w:hAnsi="Liberation Serif" w:cs="Liberation Serif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eastAsia="ru-RU"/>
                                    </w:rPr>
                                    <w:t>Фамилия и инициалы</w:t>
                                  </w:r>
                                </w:p>
                              </w:tc>
                              <w:tc>
                                <w:tcPr>
                                  <w:tcW w:w="5730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  <w:t>Сроки и результаты согласования</w:t>
                                  </w:r>
                                </w:p>
                              </w:tc>
                            </w:tr>
                            <w:tr w:rsidR="00686D8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34"/>
                                <w:jc w:val="center"/>
                              </w:trPr>
                              <w:tc>
                                <w:tcPr>
                                  <w:tcW w:w="237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000000" w:rsidRDefault="00787E8F">
                                  <w:pPr>
                                    <w:suppressAutoHyphens w:val="0"/>
                                  </w:pPr>
                                </w:p>
                              </w:tc>
                              <w:tc>
                                <w:tcPr>
                                  <w:tcW w:w="226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000000" w:rsidRDefault="00787E8F">
                                  <w:pPr>
                                    <w:suppressAutoHyphens w:val="0"/>
                                  </w:pPr>
                                </w:p>
                              </w:tc>
                              <w:tc>
                                <w:tcPr>
                                  <w:tcW w:w="20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  <w:t>Дата</w:t>
                                  </w:r>
                                </w:p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  <w:t>поступления на согласование</w:t>
                                  </w:r>
                                </w:p>
                              </w:tc>
                              <w:tc>
                                <w:tcPr>
                                  <w:tcW w:w="19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  <w:t>Дата</w:t>
                                  </w:r>
                                </w:p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  <w:t>согласования</w:t>
                                  </w:r>
                                </w:p>
                              </w:tc>
                              <w:tc>
                                <w:tcPr>
                                  <w:tcW w:w="17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/>
                                      <w:sz w:val="28"/>
                                      <w:szCs w:val="28"/>
                                    </w:rPr>
                                    <w:t>Замечания и подпись</w:t>
                                  </w:r>
                                </w:p>
                              </w:tc>
                            </w:tr>
                            <w:tr w:rsidR="00686D8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34"/>
                                <w:jc w:val="center"/>
                              </w:trPr>
                              <w:tc>
                                <w:tcPr>
                                  <w:tcW w:w="23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  <w:t>Начальник юридического отдела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  <w:t>Е.А. Мисько</w:t>
                                  </w:r>
                                </w:p>
                              </w:tc>
                              <w:tc>
                                <w:tcPr>
                                  <w:tcW w:w="20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686D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686D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686D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686D8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34"/>
                                <w:jc w:val="center"/>
                              </w:trPr>
                              <w:tc>
                                <w:tcPr>
                                  <w:tcW w:w="23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  <w:t>Заместитель главы городского округа ЗАТО Свободный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787E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  <w:t>Т.Г. Заводская</w:t>
                                  </w:r>
                                </w:p>
                              </w:tc>
                              <w:tc>
                                <w:tcPr>
                                  <w:tcW w:w="20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686D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686D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:rsidR="00686D8F" w:rsidRDefault="00686D8F">
                                  <w:pPr>
                                    <w:pStyle w:val="Standard"/>
                                    <w:spacing w:after="0" w:line="240" w:lineRule="auto"/>
                                    <w:jc w:val="center"/>
                                    <w:rPr>
                                      <w:rFonts w:ascii="Liberation Serif" w:hAnsi="Liberation Serif" w:cs="Liberation Serif"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787E8F"/>
                        </w:txbxContent>
                      </wps:txbx>
                      <wps:bodyPr wrap="squar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margin-left:0;margin-top:5.35pt;width:518.65pt;height:1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" filled="f" stroked="f">
                <v:textbox style="mso-fit-shape-to-text:t" inset="0,0,0,0">
                  <w:txbxContent>
                    <w:tbl>
                      <w:tblPr>
                        <w:tblW w:w="10373" w:type="dxa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376"/>
                        <w:gridCol w:w="2267"/>
                        <w:gridCol w:w="2010"/>
                        <w:gridCol w:w="1959"/>
                        <w:gridCol w:w="1761"/>
                      </w:tblGrid>
                      <w:tr w:rsidR="00686D8F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838"/>
                          <w:jc w:val="center"/>
                        </w:trPr>
                        <w:tc>
                          <w:tcPr>
                            <w:tcW w:w="10373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>Об утверждении Положения «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Liberation Serif" w:eastAsia="Times New Roman" w:hAnsi="Liberation Serif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>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ЗАТО Свободный Свердловской област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>и</w:t>
                            </w: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 xml:space="preserve"> »</w:t>
                            </w:r>
                          </w:p>
                        </w:tc>
                      </w:tr>
                      <w:tr w:rsidR="00686D8F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34"/>
                          <w:jc w:val="center"/>
                        </w:trPr>
                        <w:tc>
                          <w:tcPr>
                            <w:tcW w:w="237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  <w:t>Должность</w:t>
                            </w:r>
                          </w:p>
                        </w:tc>
                        <w:tc>
                          <w:tcPr>
                            <w:tcW w:w="2267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  <w:outlineLvl w:val="4"/>
                              <w:rPr>
                                <w:rFonts w:ascii="Liberation Serif" w:hAnsi="Liberation Serif" w:cs="Liberation Serif"/>
                                <w:b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Фамилия и инициалы</w:t>
                            </w:r>
                          </w:p>
                        </w:tc>
                        <w:tc>
                          <w:tcPr>
                            <w:tcW w:w="5730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  <w:t>Сроки и результаты согласования</w:t>
                            </w:r>
                          </w:p>
                        </w:tc>
                      </w:tr>
                      <w:tr w:rsidR="00686D8F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34"/>
                          <w:jc w:val="center"/>
                        </w:trPr>
                        <w:tc>
                          <w:tcPr>
                            <w:tcW w:w="237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000000" w:rsidRDefault="00787E8F">
                            <w:pPr>
                              <w:suppressAutoHyphens w:val="0"/>
                            </w:pPr>
                          </w:p>
                        </w:tc>
                        <w:tc>
                          <w:tcPr>
                            <w:tcW w:w="226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000000" w:rsidRDefault="00787E8F">
                            <w:pPr>
                              <w:suppressAutoHyphens w:val="0"/>
                            </w:pPr>
                          </w:p>
                        </w:tc>
                        <w:tc>
                          <w:tcPr>
                            <w:tcW w:w="20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  <w:t>Дата</w:t>
                            </w:r>
                          </w:p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  <w:t>поступления на согласование</w:t>
                            </w:r>
                          </w:p>
                        </w:tc>
                        <w:tc>
                          <w:tcPr>
                            <w:tcW w:w="19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  <w:t>Дата</w:t>
                            </w:r>
                          </w:p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  <w:t>согласования</w:t>
                            </w:r>
                          </w:p>
                        </w:tc>
                        <w:tc>
                          <w:tcPr>
                            <w:tcW w:w="17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/>
                                <w:sz w:val="28"/>
                                <w:szCs w:val="28"/>
                              </w:rPr>
                              <w:t>Замечания и подпись</w:t>
                            </w:r>
                          </w:p>
                        </w:tc>
                      </w:tr>
                      <w:tr w:rsidR="00686D8F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34"/>
                          <w:jc w:val="center"/>
                        </w:trPr>
                        <w:tc>
                          <w:tcPr>
                            <w:tcW w:w="23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  <w:t>Начальник юридического отдела</w:t>
                            </w:r>
                          </w:p>
                        </w:tc>
                        <w:tc>
                          <w:tcPr>
                            <w:tcW w:w="22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  <w:t>Е.А. Мисько</w:t>
                            </w:r>
                          </w:p>
                        </w:tc>
                        <w:tc>
                          <w:tcPr>
                            <w:tcW w:w="20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686D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686D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7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686D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686D8F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cantSplit/>
                          <w:trHeight w:val="134"/>
                          <w:jc w:val="center"/>
                        </w:trPr>
                        <w:tc>
                          <w:tcPr>
                            <w:tcW w:w="23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  <w:t>Заместитель главы городского округа ЗАТО Свободный</w:t>
                            </w:r>
                          </w:p>
                        </w:tc>
                        <w:tc>
                          <w:tcPr>
                            <w:tcW w:w="22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787E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  <w:t>Т.Г. Заводская</w:t>
                            </w:r>
                          </w:p>
                        </w:tc>
                        <w:tc>
                          <w:tcPr>
                            <w:tcW w:w="20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686D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686D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7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:rsidR="00686D8F" w:rsidRDefault="00686D8F">
                            <w:pPr>
                              <w:pStyle w:val="Standard"/>
                              <w:spacing w:after="0" w:line="240" w:lineRule="auto"/>
                              <w:jc w:val="center"/>
                              <w:rPr>
                                <w:rFonts w:ascii="Liberation Serif" w:hAnsi="Liberation Serif" w:cs="Liberation Serif"/>
                                <w:bCs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000000" w:rsidRDefault="00787E8F"/>
                  </w:txbxContent>
                </v:textbox>
                <w10:wrap type="square" anchorx="margin"/>
              </v:shape>
            </w:pict>
          </mc:Fallback>
        </mc:AlternateContent>
      </w:r>
    </w:p>
    <w:p w:rsidR="00686D8F" w:rsidRDefault="00686D8F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p w:rsidR="00686D8F" w:rsidRDefault="00686D8F">
      <w:pPr>
        <w:pStyle w:val="Standard"/>
      </w:pPr>
    </w:p>
    <w:sectPr w:rsidR="00686D8F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E8F" w:rsidRDefault="00787E8F">
      <w:r>
        <w:separator/>
      </w:r>
    </w:p>
  </w:endnote>
  <w:endnote w:type="continuationSeparator" w:id="0">
    <w:p w:rsidR="00787E8F" w:rsidRDefault="0078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E8F" w:rsidRDefault="00787E8F">
      <w:r>
        <w:rPr>
          <w:color w:val="000000"/>
        </w:rPr>
        <w:separator/>
      </w:r>
    </w:p>
  </w:footnote>
  <w:footnote w:type="continuationSeparator" w:id="0">
    <w:p w:rsidR="00787E8F" w:rsidRDefault="00787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457702"/>
    <w:multiLevelType w:val="multilevel"/>
    <w:tmpl w:val="A5067850"/>
    <w:styleLink w:val="WWNum1"/>
    <w:lvl w:ilvl="0">
      <w:start w:val="1"/>
      <w:numFmt w:val="decimal"/>
      <w:lvlText w:val="%1."/>
      <w:lvlJc w:val="left"/>
      <w:pPr>
        <w:ind w:left="927" w:hanging="360"/>
      </w:pPr>
      <w:rPr>
        <w:rFonts w:ascii="Liberation Serif" w:eastAsia="Times New Roman" w:hAnsi="Liberation Serif" w:cs="Liberation Serif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686D8F"/>
    <w:rsid w:val="005B38AC"/>
    <w:rsid w:val="00686D8F"/>
    <w:rsid w:val="0078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C1373-DABA-4C53-B647-3EC8B922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F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a3">
    <w:name w:val="List"/>
    <w:basedOn w:val="Textbody"/>
    <w:rPr>
      <w:rFonts w:cs="Lucida Sans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ConsPlusNormal">
    <w:name w:val="ConsPlusNormal"/>
    <w:pPr>
      <w:suppressAutoHyphens/>
    </w:pPr>
    <w:rPr>
      <w:rFonts w:ascii="Calibri" w:eastAsia="Calibri" w:hAnsi="Calibri" w:cs="Calibri"/>
      <w:sz w:val="22"/>
      <w:szCs w:val="22"/>
    </w:rPr>
  </w:style>
  <w:style w:type="paragraph" w:styleId="a5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customStyle="1" w:styleId="western">
    <w:name w:val="western"/>
    <w:basedOn w:val="Standard"/>
    <w:pPr>
      <w:spacing w:before="280" w:after="142"/>
    </w:pPr>
    <w:rPr>
      <w:rFonts w:ascii="Liberation Serif" w:eastAsia="Liberation Serif" w:hAnsi="Liberation Serif" w:cs="Liberation Serif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a6">
    <w:name w:val="List Paragraph"/>
    <w:basedOn w:val="Standard"/>
    <w:pPr>
      <w:ind w:left="720"/>
      <w:textAlignment w:val="auto"/>
    </w:pPr>
    <w:rPr>
      <w:rFonts w:cs="Calibri"/>
    </w:rPr>
  </w:style>
  <w:style w:type="paragraph" w:customStyle="1" w:styleId="Framecontents">
    <w:name w:val="Frame contents"/>
    <w:basedOn w:val="Standard"/>
  </w:style>
  <w:style w:type="character" w:customStyle="1" w:styleId="a7">
    <w:name w:val="Текст выноски Знак"/>
    <w:basedOn w:val="a0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rFonts w:ascii="Liberation Serif" w:eastAsia="Times New Roman" w:hAnsi="Liberation Serif" w:cs="Liberation Serif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numbering" w:customStyle="1" w:styleId="WWNum1">
    <w:name w:val="WW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vobod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&#1076;&#1084;-&#1047;&#1040;&#1058;&#1054;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User49</dc:creator>
  <cp:lastModifiedBy>Михайлов</cp:lastModifiedBy>
  <cp:revision>2</cp:revision>
  <cp:lastPrinted>2025-07-01T14:33:00Z</cp:lastPrinted>
  <dcterms:created xsi:type="dcterms:W3CDTF">2025-07-02T09:31:00Z</dcterms:created>
  <dcterms:modified xsi:type="dcterms:W3CDTF">2025-07-02T09:31:00Z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